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670" w:rsidRDefault="00181670" w:rsidP="001816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MOLDE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181670" w:rsidRDefault="00181670" w:rsidP="001816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1670" w:rsidRDefault="00181670" w:rsidP="001816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1670" w:rsidRDefault="00181670" w:rsidP="001816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lands</w:t>
      </w:r>
    </w:p>
    <w:p w:rsidR="00181670" w:rsidRDefault="00181670" w:rsidP="001816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held by the late Sir Baldwin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Frevill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d.1400).</w:t>
      </w:r>
    </w:p>
    <w:p w:rsidR="00181670" w:rsidRDefault="00181670" w:rsidP="001816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A089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21-130)</w:t>
      </w:r>
    </w:p>
    <w:p w:rsidR="00181670" w:rsidRDefault="00181670" w:rsidP="001816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1670" w:rsidRDefault="00181670" w:rsidP="001816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81670" w:rsidRDefault="00181670" w:rsidP="001816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December 2015</w:t>
      </w:r>
      <w:bookmarkStart w:id="0" w:name="_GoBack"/>
      <w:bookmarkEnd w:id="0"/>
    </w:p>
    <w:sectPr w:rsidR="00DD5B8A" w:rsidRPr="001816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670" w:rsidRDefault="00181670" w:rsidP="00564E3C">
      <w:pPr>
        <w:spacing w:after="0" w:line="240" w:lineRule="auto"/>
      </w:pPr>
      <w:r>
        <w:separator/>
      </w:r>
    </w:p>
  </w:endnote>
  <w:endnote w:type="continuationSeparator" w:id="0">
    <w:p w:rsidR="00181670" w:rsidRDefault="0018167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81670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670" w:rsidRDefault="00181670" w:rsidP="00564E3C">
      <w:pPr>
        <w:spacing w:after="0" w:line="240" w:lineRule="auto"/>
      </w:pPr>
      <w:r>
        <w:separator/>
      </w:r>
    </w:p>
  </w:footnote>
  <w:footnote w:type="continuationSeparator" w:id="0">
    <w:p w:rsidR="00181670" w:rsidRDefault="0018167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670"/>
    <w:rsid w:val="00181670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15797"/>
  <w15:chartTrackingRefBased/>
  <w15:docId w15:val="{79046969-C0EF-4BFE-8D52-AC52FF208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816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2015-12-06T15:45:00Z</dcterms:created>
  <dcterms:modified xsi:type="dcterms:W3CDTF">2015-12-06T15:46:00Z</dcterms:modified>
</cp:coreProperties>
</file>